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/ Kindergarten Möbel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- Kindergartenmöbel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